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034C" w14:textId="77777777" w:rsidR="00C00FF6" w:rsidRDefault="00C00FF6" w:rsidP="00C00F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BROWN</w:t>
      </w:r>
      <w:r>
        <w:rPr>
          <w:rFonts w:cs="Times New Roman"/>
          <w:szCs w:val="24"/>
        </w:rPr>
        <w:t xml:space="preserve">      (fl.1498)</w:t>
      </w:r>
    </w:p>
    <w:p w14:paraId="2D1439C7" w14:textId="77777777" w:rsidR="00C00FF6" w:rsidRDefault="00C00FF6" w:rsidP="00C00F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7BF93F7C" w14:textId="77777777" w:rsidR="00C00FF6" w:rsidRDefault="00C00FF6" w:rsidP="00C00FF6">
      <w:pPr>
        <w:pStyle w:val="NoSpacing"/>
        <w:rPr>
          <w:rFonts w:cs="Times New Roman"/>
          <w:szCs w:val="24"/>
        </w:rPr>
      </w:pPr>
    </w:p>
    <w:p w14:paraId="24058118" w14:textId="77777777" w:rsidR="00C00FF6" w:rsidRDefault="00C00FF6" w:rsidP="00C00FF6">
      <w:pPr>
        <w:pStyle w:val="NoSpacing"/>
        <w:rPr>
          <w:rFonts w:cs="Times New Roman"/>
          <w:szCs w:val="24"/>
        </w:rPr>
      </w:pPr>
    </w:p>
    <w:p w14:paraId="023631BE" w14:textId="77777777" w:rsidR="00C00FF6" w:rsidRDefault="00C00FF6" w:rsidP="00C00F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 xml:space="preserve">He became apprenticed to William </w:t>
      </w:r>
      <w:proofErr w:type="spellStart"/>
      <w:r>
        <w:rPr>
          <w:rFonts w:cs="Times New Roman"/>
          <w:szCs w:val="24"/>
        </w:rPr>
        <w:t>Haryot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741EE617" w14:textId="77777777" w:rsidR="00C00FF6" w:rsidRDefault="00C00FF6" w:rsidP="00C00F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124D2D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06DF6AB" w14:textId="77777777" w:rsidR="00C00FF6" w:rsidRDefault="00C00FF6" w:rsidP="00C00FF6">
      <w:pPr>
        <w:pStyle w:val="NoSpacing"/>
        <w:rPr>
          <w:rFonts w:cs="Times New Roman"/>
          <w:szCs w:val="24"/>
        </w:rPr>
      </w:pPr>
    </w:p>
    <w:p w14:paraId="759CE7B1" w14:textId="77777777" w:rsidR="00C00FF6" w:rsidRDefault="00C00FF6" w:rsidP="00C00FF6">
      <w:pPr>
        <w:pStyle w:val="NoSpacing"/>
        <w:rPr>
          <w:rFonts w:cs="Times New Roman"/>
          <w:szCs w:val="24"/>
        </w:rPr>
      </w:pPr>
    </w:p>
    <w:p w14:paraId="1F716EE2" w14:textId="77777777" w:rsidR="00C00FF6" w:rsidRDefault="00C00FF6" w:rsidP="00C00F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2025</w:t>
      </w:r>
    </w:p>
    <w:p w14:paraId="063A6C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26CB6" w14:textId="77777777" w:rsidR="00C00FF6" w:rsidRDefault="00C00FF6" w:rsidP="009139A6">
      <w:r>
        <w:separator/>
      </w:r>
    </w:p>
  </w:endnote>
  <w:endnote w:type="continuationSeparator" w:id="0">
    <w:p w14:paraId="74FE3105" w14:textId="77777777" w:rsidR="00C00FF6" w:rsidRDefault="00C00F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C5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E6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1A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59DAC" w14:textId="77777777" w:rsidR="00C00FF6" w:rsidRDefault="00C00FF6" w:rsidP="009139A6">
      <w:r>
        <w:separator/>
      </w:r>
    </w:p>
  </w:footnote>
  <w:footnote w:type="continuationSeparator" w:id="0">
    <w:p w14:paraId="129EDEC1" w14:textId="77777777" w:rsidR="00C00FF6" w:rsidRDefault="00C00F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D07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33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A0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F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00FF6"/>
    <w:rsid w:val="00C71834"/>
    <w:rsid w:val="00CB4ED9"/>
    <w:rsid w:val="00CC3B3A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FE8CE"/>
  <w15:chartTrackingRefBased/>
  <w15:docId w15:val="{BDEB55E2-E1E0-49E3-94BA-E6588108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0F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2025-04-16T20:17:00Z</dcterms:created>
  <dcterms:modified xsi:type="dcterms:W3CDTF">2025-04-16T20:18:00Z</dcterms:modified>
</cp:coreProperties>
</file>